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3B" w:rsidRPr="004A6642" w:rsidRDefault="003F133B" w:rsidP="005C2AD0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589095052" r:id="rId5"/>
        </w:object>
      </w:r>
    </w:p>
    <w:p w:rsidR="003F133B" w:rsidRPr="004A6642" w:rsidRDefault="003F133B" w:rsidP="005C2AD0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3F133B" w:rsidRPr="004A6642" w:rsidRDefault="003F133B" w:rsidP="005C2AD0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3F133B" w:rsidRPr="004A6642" w:rsidRDefault="003F133B" w:rsidP="005C2AD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3F133B" w:rsidRPr="004A6642" w:rsidRDefault="003F133B" w:rsidP="005C2AD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3F133B" w:rsidRPr="00F30895" w:rsidRDefault="003F133B" w:rsidP="005C2AD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>
        <w:rPr>
          <w:b/>
          <w:i/>
          <w:color w:val="000000"/>
          <w:sz w:val="28"/>
          <w:lang w:val="ru-RU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3F133B" w:rsidRPr="004A6642" w:rsidRDefault="003F133B" w:rsidP="005C2AD0">
      <w:pPr>
        <w:jc w:val="center"/>
        <w:rPr>
          <w:b/>
          <w:i/>
          <w:color w:val="000000"/>
          <w:sz w:val="28"/>
        </w:rPr>
      </w:pPr>
    </w:p>
    <w:p w:rsidR="003F133B" w:rsidRPr="004A6642" w:rsidRDefault="003F133B" w:rsidP="005C2AD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3F133B" w:rsidRPr="00571A2B" w:rsidRDefault="003F133B" w:rsidP="00AD439F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26</w:t>
      </w:r>
    </w:p>
    <w:p w:rsidR="003F133B" w:rsidRPr="004A6642" w:rsidRDefault="003F133B" w:rsidP="005C2AD0">
      <w:pPr>
        <w:rPr>
          <w:color w:val="000000"/>
        </w:rPr>
      </w:pPr>
    </w:p>
    <w:p w:rsidR="003F133B" w:rsidRPr="00891B68" w:rsidRDefault="003F133B" w:rsidP="005C2AD0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4420 га"/>
        </w:smartTagPr>
        <w:r>
          <w:rPr>
            <w:color w:val="000000"/>
            <w:sz w:val="28"/>
            <w:szCs w:val="28"/>
          </w:rPr>
          <w:t>20,4420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3F133B" w:rsidRPr="00891B68" w:rsidRDefault="003F133B" w:rsidP="00DC39BC">
      <w:pPr>
        <w:pStyle w:val="NoSpacing"/>
        <w:rPr>
          <w:color w:val="000000"/>
          <w:sz w:val="28"/>
          <w:szCs w:val="28"/>
        </w:rPr>
      </w:pPr>
    </w:p>
    <w:p w:rsidR="003F133B" w:rsidRPr="004A6642" w:rsidRDefault="003F133B" w:rsidP="005C2AD0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r>
        <w:rPr>
          <w:color w:val="000000"/>
          <w:sz w:val="28"/>
          <w:szCs w:val="28"/>
        </w:rPr>
        <w:t xml:space="preserve">20,4420 </w:t>
      </w:r>
      <w:r w:rsidRPr="004A6642">
        <w:rPr>
          <w:color w:val="000000"/>
          <w:sz w:val="28"/>
          <w:szCs w:val="28"/>
        </w:rPr>
        <w:t>га</w:t>
      </w:r>
      <w:r>
        <w:rPr>
          <w:color w:val="000000"/>
          <w:sz w:val="28"/>
          <w:szCs w:val="28"/>
        </w:rPr>
        <w:t xml:space="preserve">, кадастровий номер 2324285700:08:020:0001,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3F133B" w:rsidRPr="004A6642" w:rsidRDefault="003F133B" w:rsidP="005C2AD0">
      <w:pPr>
        <w:pStyle w:val="NoSpacing"/>
        <w:ind w:firstLine="709"/>
        <w:rPr>
          <w:color w:val="000000"/>
          <w:sz w:val="28"/>
          <w:szCs w:val="28"/>
        </w:rPr>
      </w:pPr>
    </w:p>
    <w:p w:rsidR="003F133B" w:rsidRPr="004A6642" w:rsidRDefault="003F133B" w:rsidP="005C2AD0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4420 га"/>
        </w:smartTagPr>
        <w:r>
          <w:rPr>
            <w:color w:val="000000"/>
            <w:sz w:val="28"/>
            <w:szCs w:val="28"/>
          </w:rPr>
          <w:t xml:space="preserve">20,4420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2324285700:08:020:0001,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3F133B" w:rsidRPr="004A6642" w:rsidRDefault="003F133B" w:rsidP="005C2AD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3F133B" w:rsidRPr="004A6642" w:rsidRDefault="003F133B" w:rsidP="005C2AD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3F133B" w:rsidRPr="004A6642" w:rsidRDefault="003F133B" w:rsidP="005C2AD0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3F133B" w:rsidRDefault="003F133B" w:rsidP="005C2AD0">
      <w:pPr>
        <w:pStyle w:val="NoSpacing"/>
        <w:ind w:firstLine="709"/>
        <w:rPr>
          <w:color w:val="000000"/>
          <w:sz w:val="28"/>
          <w:szCs w:val="28"/>
        </w:rPr>
      </w:pPr>
    </w:p>
    <w:p w:rsidR="003F133B" w:rsidRDefault="003F133B" w:rsidP="005C2AD0">
      <w:pPr>
        <w:pStyle w:val="NoSpacing"/>
        <w:ind w:firstLine="709"/>
        <w:rPr>
          <w:color w:val="000000"/>
          <w:sz w:val="28"/>
          <w:szCs w:val="28"/>
        </w:rPr>
      </w:pPr>
    </w:p>
    <w:p w:rsidR="003F133B" w:rsidRDefault="003F133B" w:rsidP="005C2AD0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О.П.Покутній</w:t>
      </w:r>
    </w:p>
    <w:p w:rsidR="003F133B" w:rsidRDefault="003F133B" w:rsidP="005C2AD0">
      <w:pPr>
        <w:pStyle w:val="NoSpacing"/>
        <w:rPr>
          <w:color w:val="000000"/>
          <w:sz w:val="28"/>
          <w:szCs w:val="28"/>
        </w:rPr>
      </w:pPr>
    </w:p>
    <w:sectPr w:rsidR="003F133B" w:rsidSect="003C2812">
      <w:pgSz w:w="11906" w:h="16838"/>
      <w:pgMar w:top="539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2AD0"/>
    <w:rsid w:val="001B1B0E"/>
    <w:rsid w:val="002D7F4C"/>
    <w:rsid w:val="00331F26"/>
    <w:rsid w:val="00380D8D"/>
    <w:rsid w:val="003C2812"/>
    <w:rsid w:val="003F133B"/>
    <w:rsid w:val="004530F9"/>
    <w:rsid w:val="004A6642"/>
    <w:rsid w:val="005307A3"/>
    <w:rsid w:val="00531874"/>
    <w:rsid w:val="00571A2B"/>
    <w:rsid w:val="005C2AD0"/>
    <w:rsid w:val="00665E57"/>
    <w:rsid w:val="006953B1"/>
    <w:rsid w:val="00715E9F"/>
    <w:rsid w:val="00756BB3"/>
    <w:rsid w:val="007F3078"/>
    <w:rsid w:val="00891B68"/>
    <w:rsid w:val="00921257"/>
    <w:rsid w:val="00946884"/>
    <w:rsid w:val="009A5EAC"/>
    <w:rsid w:val="00A4142D"/>
    <w:rsid w:val="00A94F37"/>
    <w:rsid w:val="00AC2627"/>
    <w:rsid w:val="00AD439F"/>
    <w:rsid w:val="00B4692B"/>
    <w:rsid w:val="00C5597A"/>
    <w:rsid w:val="00C772EE"/>
    <w:rsid w:val="00CF4522"/>
    <w:rsid w:val="00DA3798"/>
    <w:rsid w:val="00DC39BC"/>
    <w:rsid w:val="00E55773"/>
    <w:rsid w:val="00F30895"/>
    <w:rsid w:val="00F35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AD0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2A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2AD0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2AD0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2AD0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2AD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C2AD0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C2AD0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C2AD0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5C2AD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5C2AD0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5C2AD0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1365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2018-05-29T07:31:00Z</cp:lastPrinted>
  <dcterms:created xsi:type="dcterms:W3CDTF">2018-05-15T06:07:00Z</dcterms:created>
  <dcterms:modified xsi:type="dcterms:W3CDTF">2018-05-29T07:31:00Z</dcterms:modified>
</cp:coreProperties>
</file>